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Eastbourne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Eastbourne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Eastbourne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Eastbourne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Eastbourne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Eastbourne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52.8% </w:t>
      </w:r>
      <w:r w:rsidRPr="004747BF">
        <w:rPr>
          <w:rFonts w:ascii="Libre Franklin Light" w:eastAsia="Times New Roman" w:hAnsi="Libre Franklin Light" w:cs="Calibri Light"/>
        </w:rPr>
        <w:t xml:space="preserve">of those respondents classified as PGSI 8+ in Eastbourne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Eastbourne is estimated to be </w:t>
      </w:r>
      <w:r w:rsidRPr="00773DF7">
        <w:rPr>
          <w:rFonts w:ascii="Libre Franklin Light" w:eastAsia="Times New Roman" w:hAnsi="Libre Franklin Light" w:cs="Calibri Light"/>
          <w:b/>
          <w:bCs/>
          <w:color w:val="C45911" w:themeColor="accent2" w:themeShade="BF"/>
        </w:rPr>
        <w:t xml:space="preserve">£2,256,984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Eastbourne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Eastbourne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Eastbourne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Eastbourne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bourn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Eastbourne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bourn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Eastbourne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Eastbourne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bourn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Eastbourne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Eastbourne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Eastbourne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Eastbourne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Eastbourne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Eastbourne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£2,256,984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Eastbourne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£36,763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£760,270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£54,463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£15,318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£28,083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£1,362,087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£2,256,984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Eastbourne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Eastbourne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Eastbourne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Eastbourne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Eastbourne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Eastbourne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Eastbourne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Eastbourne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Eastbourne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Eastbourne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Eastbourne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Eastbourne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155DC65-3020-4801-A985-B5B7726F8B0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